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A1DDA" w14:textId="77777777" w:rsidR="00D0549E" w:rsidRDefault="00D0549E" w:rsidP="00D054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RYSYNG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A57DC5C" w14:textId="77777777" w:rsidR="00D0549E" w:rsidRDefault="00D0549E" w:rsidP="00D054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Lingwood, Norfolk.</w:t>
      </w:r>
    </w:p>
    <w:p w14:paraId="67AD76AF" w14:textId="77777777" w:rsidR="00D0549E" w:rsidRDefault="00D0549E" w:rsidP="00D0549E">
      <w:pPr>
        <w:rPr>
          <w:rFonts w:ascii="Times New Roman" w:hAnsi="Times New Roman" w:cs="Times New Roman"/>
        </w:rPr>
      </w:pPr>
    </w:p>
    <w:p w14:paraId="04AEF96F" w14:textId="77777777" w:rsidR="00D0549E" w:rsidRDefault="00D0549E" w:rsidP="00D0549E">
      <w:pPr>
        <w:rPr>
          <w:rFonts w:ascii="Times New Roman" w:hAnsi="Times New Roman" w:cs="Times New Roman"/>
        </w:rPr>
      </w:pPr>
    </w:p>
    <w:p w14:paraId="47A3D357" w14:textId="77777777" w:rsidR="00D0549E" w:rsidRDefault="00D0549E" w:rsidP="00D054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Thomas </w:t>
      </w:r>
      <w:proofErr w:type="spellStart"/>
      <w:r>
        <w:rPr>
          <w:rFonts w:ascii="Times New Roman" w:hAnsi="Times New Roman" w:cs="Times New Roman"/>
        </w:rPr>
        <w:t>Baret</w:t>
      </w:r>
      <w:proofErr w:type="spellEnd"/>
      <w:r>
        <w:rPr>
          <w:rFonts w:ascii="Times New Roman" w:hAnsi="Times New Roman" w:cs="Times New Roman"/>
        </w:rPr>
        <w:t xml:space="preserve">, senior, of South </w:t>
      </w:r>
      <w:proofErr w:type="spellStart"/>
      <w:r>
        <w:rPr>
          <w:rFonts w:ascii="Times New Roman" w:hAnsi="Times New Roman" w:cs="Times New Roman"/>
        </w:rPr>
        <w:t>Burlingham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Whthyrley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72EF9D66" w14:textId="77777777" w:rsidR="00D0549E" w:rsidRDefault="00D0549E" w:rsidP="00D054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North </w:t>
      </w:r>
      <w:proofErr w:type="spellStart"/>
      <w:r>
        <w:rPr>
          <w:rFonts w:ascii="Times New Roman" w:hAnsi="Times New Roman" w:cs="Times New Roman"/>
        </w:rPr>
        <w:t>Burlingham</w:t>
      </w:r>
      <w:proofErr w:type="spellEnd"/>
      <w:r>
        <w:rPr>
          <w:rFonts w:ascii="Times New Roman" w:hAnsi="Times New Roman" w:cs="Times New Roman"/>
        </w:rPr>
        <w:t xml:space="preserve"> and Geoffrey </w:t>
      </w:r>
      <w:proofErr w:type="spellStart"/>
      <w:r>
        <w:rPr>
          <w:rFonts w:ascii="Times New Roman" w:hAnsi="Times New Roman" w:cs="Times New Roman"/>
        </w:rPr>
        <w:t>Hyllywell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Cantley</w:t>
      </w:r>
      <w:proofErr w:type="spellEnd"/>
      <w:r>
        <w:rPr>
          <w:rFonts w:ascii="Times New Roman" w:hAnsi="Times New Roman" w:cs="Times New Roman"/>
        </w:rPr>
        <w:t xml:space="preserve">(q.v.) made a plaint </w:t>
      </w:r>
    </w:p>
    <w:p w14:paraId="6D76485D" w14:textId="77777777" w:rsidR="00D0549E" w:rsidRDefault="00D0549E" w:rsidP="00D054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debt against Robert Warner of South </w:t>
      </w:r>
      <w:proofErr w:type="spellStart"/>
      <w:r>
        <w:rPr>
          <w:rFonts w:ascii="Times New Roman" w:hAnsi="Times New Roman" w:cs="Times New Roman"/>
        </w:rPr>
        <w:t>Burlingham</w:t>
      </w:r>
      <w:proofErr w:type="spellEnd"/>
      <w:r>
        <w:rPr>
          <w:rFonts w:ascii="Times New Roman" w:hAnsi="Times New Roman" w:cs="Times New Roman"/>
        </w:rPr>
        <w:t xml:space="preserve">(q.v.), William </w:t>
      </w:r>
    </w:p>
    <w:p w14:paraId="6DC310CB" w14:textId="77777777" w:rsidR="00D0549E" w:rsidRDefault="00D0549E" w:rsidP="00D054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Kechen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Wissett</w:t>
      </w:r>
      <w:proofErr w:type="spellEnd"/>
      <w:r>
        <w:rPr>
          <w:rFonts w:ascii="Times New Roman" w:hAnsi="Times New Roman" w:cs="Times New Roman"/>
        </w:rPr>
        <w:t xml:space="preserve">, Suffolk(q.v.), and John Roo of South </w:t>
      </w:r>
      <w:proofErr w:type="spellStart"/>
      <w:r>
        <w:rPr>
          <w:rFonts w:ascii="Times New Roman" w:hAnsi="Times New Roman" w:cs="Times New Roman"/>
        </w:rPr>
        <w:t>Burlingham</w:t>
      </w:r>
      <w:proofErr w:type="spellEnd"/>
      <w:r>
        <w:rPr>
          <w:rFonts w:ascii="Times New Roman" w:hAnsi="Times New Roman" w:cs="Times New Roman"/>
        </w:rPr>
        <w:t>(q.v.).</w:t>
      </w:r>
    </w:p>
    <w:p w14:paraId="6F682312" w14:textId="77777777" w:rsidR="00D0549E" w:rsidRDefault="00D0549E" w:rsidP="00D054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91655F7" w14:textId="77777777" w:rsidR="00D0549E" w:rsidRDefault="00D0549E" w:rsidP="00D0549E">
      <w:pPr>
        <w:rPr>
          <w:rFonts w:ascii="Times New Roman" w:hAnsi="Times New Roman" w:cs="Times New Roman"/>
        </w:rPr>
      </w:pPr>
    </w:p>
    <w:p w14:paraId="38EC91EA" w14:textId="77777777" w:rsidR="00D0549E" w:rsidRDefault="00D0549E" w:rsidP="00D054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66A685C9" w14:textId="77777777" w:rsidR="00D0549E" w:rsidRDefault="00D0549E" w:rsidP="00D054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December 2018</w:t>
      </w:r>
    </w:p>
    <w:p w14:paraId="749F14A8" w14:textId="77777777" w:rsidR="006B2F86" w:rsidRPr="00E71FC3" w:rsidRDefault="00D0549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F18CA" w14:textId="77777777" w:rsidR="00D0549E" w:rsidRDefault="00D0549E" w:rsidP="00E71FC3">
      <w:r>
        <w:separator/>
      </w:r>
    </w:p>
  </w:endnote>
  <w:endnote w:type="continuationSeparator" w:id="0">
    <w:p w14:paraId="2E0C0EB7" w14:textId="77777777" w:rsidR="00D0549E" w:rsidRDefault="00D0549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7F54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8767B" w14:textId="77777777" w:rsidR="00D0549E" w:rsidRDefault="00D0549E" w:rsidP="00E71FC3">
      <w:r>
        <w:separator/>
      </w:r>
    </w:p>
  </w:footnote>
  <w:footnote w:type="continuationSeparator" w:id="0">
    <w:p w14:paraId="73F69533" w14:textId="77777777" w:rsidR="00D0549E" w:rsidRDefault="00D0549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49E"/>
    <w:rsid w:val="001A7C09"/>
    <w:rsid w:val="00577BD5"/>
    <w:rsid w:val="00656CBA"/>
    <w:rsid w:val="006A1F77"/>
    <w:rsid w:val="00733BE7"/>
    <w:rsid w:val="00AB52E8"/>
    <w:rsid w:val="00B16D3F"/>
    <w:rsid w:val="00BB41AC"/>
    <w:rsid w:val="00D0549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181DC"/>
  <w15:chartTrackingRefBased/>
  <w15:docId w15:val="{0BCF79D8-FAE8-4C3C-92D2-6B7787907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549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054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2018-12-12T20:17:00Z</dcterms:created>
  <dcterms:modified xsi:type="dcterms:W3CDTF">2018-12-12T20:17:00Z</dcterms:modified>
</cp:coreProperties>
</file>